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7C140" w14:textId="77777777" w:rsidR="005528A0" w:rsidRDefault="005528A0" w:rsidP="005528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Gerard de la MARE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08ED8D6B" w14:textId="77777777" w:rsidR="005528A0" w:rsidRDefault="005528A0" w:rsidP="005528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56FB32" w14:textId="77777777" w:rsidR="005528A0" w:rsidRDefault="005528A0" w:rsidP="005528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FEF5EEA" w14:textId="77777777" w:rsidR="005528A0" w:rsidRDefault="005528A0" w:rsidP="005528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20 Oct.1408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Calais under</w:t>
      </w:r>
    </w:p>
    <w:p w14:paraId="2D19283A" w14:textId="77777777" w:rsidR="005528A0" w:rsidRDefault="005528A0" w:rsidP="005528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the command of John Beaufort, Earl of Somerset(q.v.).</w:t>
      </w:r>
    </w:p>
    <w:p w14:paraId="3928FE28" w14:textId="77777777" w:rsidR="005528A0" w:rsidRDefault="005528A0" w:rsidP="005528A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m18,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4AB0A23" w14:textId="77777777" w:rsidR="005528A0" w:rsidRDefault="005528A0" w:rsidP="005528A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60B0D71A" w14:textId="77777777" w:rsidR="005528A0" w:rsidRDefault="005528A0" w:rsidP="005528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B38D9FB" w14:textId="77777777" w:rsidR="005528A0" w:rsidRDefault="005528A0" w:rsidP="005528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F0F74B5" w14:textId="77777777" w:rsidR="005528A0" w:rsidRDefault="005528A0" w:rsidP="005528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March 2023</w:t>
      </w:r>
    </w:p>
    <w:p w14:paraId="3B36FB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DBCBA" w14:textId="77777777" w:rsidR="005528A0" w:rsidRDefault="005528A0" w:rsidP="009139A6">
      <w:r>
        <w:separator/>
      </w:r>
    </w:p>
  </w:endnote>
  <w:endnote w:type="continuationSeparator" w:id="0">
    <w:p w14:paraId="3EE1D1E2" w14:textId="77777777" w:rsidR="005528A0" w:rsidRDefault="005528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D22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BC7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131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4FC7E" w14:textId="77777777" w:rsidR="005528A0" w:rsidRDefault="005528A0" w:rsidP="009139A6">
      <w:r>
        <w:separator/>
      </w:r>
    </w:p>
  </w:footnote>
  <w:footnote w:type="continuationSeparator" w:id="0">
    <w:p w14:paraId="6CB5006A" w14:textId="77777777" w:rsidR="005528A0" w:rsidRDefault="005528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72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E96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89D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8A0"/>
    <w:rsid w:val="000666E0"/>
    <w:rsid w:val="002510B7"/>
    <w:rsid w:val="005528A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5ACBA"/>
  <w15:chartTrackingRefBased/>
  <w15:docId w15:val="{4F977020-8F8A-4D00-B919-05468AE8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2023-03-23T21:01:00Z</dcterms:created>
  <dcterms:modified xsi:type="dcterms:W3CDTF">2023-03-23T21:01:00Z</dcterms:modified>
</cp:coreProperties>
</file>